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375F2" w14:textId="77777777" w:rsidR="00011910" w:rsidRDefault="00011910" w:rsidP="00892888">
      <w:pPr>
        <w:tabs>
          <w:tab w:val="left" w:pos="993"/>
          <w:tab w:val="left" w:pos="1134"/>
        </w:tabs>
        <w:rPr>
          <w:rFonts w:cs="Arial"/>
        </w:rPr>
      </w:pPr>
    </w:p>
    <w:p w14:paraId="24117A0E" w14:textId="377566E4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011910">
        <w:rPr>
          <w:rFonts w:cs="Arial"/>
        </w:rPr>
        <w:t xml:space="preserve"> </w:t>
      </w:r>
      <w:r w:rsidR="00FE149A">
        <w:rPr>
          <w:rFonts w:cs="Arial"/>
        </w:rPr>
        <w:t>83.2025-BJ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6DD73B9D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6D5862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3E9B8053" w14:textId="77777777" w:rsidR="00336FE6" w:rsidRPr="00F35A6C" w:rsidRDefault="00336FE6" w:rsidP="00336FE6">
      <w:pPr>
        <w:jc w:val="both"/>
        <w:rPr>
          <w:rFonts w:cs="Arial"/>
        </w:rPr>
      </w:pPr>
    </w:p>
    <w:p w14:paraId="6E96D72D" w14:textId="77777777" w:rsidR="00336FE6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2BC9D02F" w14:textId="77777777" w:rsidR="00336FE6" w:rsidRDefault="00336FE6" w:rsidP="00336FE6">
      <w:pPr>
        <w:jc w:val="both"/>
        <w:rPr>
          <w:rFonts w:cs="Arial"/>
        </w:rPr>
      </w:pP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1CA1" w14:textId="77777777" w:rsidR="00C20EF8" w:rsidRDefault="00C20EF8">
      <w:r>
        <w:separator/>
      </w:r>
    </w:p>
  </w:endnote>
  <w:endnote w:type="continuationSeparator" w:id="0">
    <w:p w14:paraId="3F0F8817" w14:textId="77777777" w:rsidR="00C20EF8" w:rsidRDefault="00C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E8B3C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BE4E" w14:textId="77777777" w:rsidR="00C20EF8" w:rsidRDefault="00C20EF8">
      <w:r>
        <w:separator/>
      </w:r>
    </w:p>
  </w:footnote>
  <w:footnote w:type="continuationSeparator" w:id="0">
    <w:p w14:paraId="33D0C027" w14:textId="77777777" w:rsidR="00C20EF8" w:rsidRDefault="00C2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1BC29" w14:textId="653FDC14" w:rsidR="00336FE6" w:rsidRDefault="00336FE6"/>
  <w:p w14:paraId="5DEAD4FD" w14:textId="77777777" w:rsidR="00336FE6" w:rsidRDefault="00336FE6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336FE6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3633503F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1008359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336FE6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3505866">
    <w:abstractNumId w:val="3"/>
  </w:num>
  <w:num w:numId="2" w16cid:durableId="1382678940">
    <w:abstractNumId w:val="5"/>
  </w:num>
  <w:num w:numId="3" w16cid:durableId="1412773992">
    <w:abstractNumId w:val="2"/>
  </w:num>
  <w:num w:numId="4" w16cid:durableId="1247884500">
    <w:abstractNumId w:val="1"/>
  </w:num>
  <w:num w:numId="5" w16cid:durableId="873883686">
    <w:abstractNumId w:val="4"/>
  </w:num>
  <w:num w:numId="6" w16cid:durableId="1988431650">
    <w:abstractNumId w:val="0"/>
  </w:num>
  <w:num w:numId="7" w16cid:durableId="683245198">
    <w:abstractNumId w:val="7"/>
  </w:num>
  <w:num w:numId="8" w16cid:durableId="939072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91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862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03FB1"/>
    <w:rsid w:val="008155E7"/>
    <w:rsid w:val="0082116C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49B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0EF8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1086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6D5D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149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17E59F-690E-483A-8F4C-4833F932C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06C997-7F93-444E-96C2-67CEF610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94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950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5</cp:revision>
  <cp:lastPrinted>2016-06-20T06:30:00Z</cp:lastPrinted>
  <dcterms:created xsi:type="dcterms:W3CDTF">2024-05-04T08:41:00Z</dcterms:created>
  <dcterms:modified xsi:type="dcterms:W3CDTF">2025-03-14T11:09:00Z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